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56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 xml:space="preserve"> 宝丰县张国松调味品加工坊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 宝丰县张国松调味品加工坊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宝丰县张国松调味品加工坊，位于河南省平顶山市宝丰县商酒务镇商酒务村826附1号，本加工坊成立于2021年5月6日，是一家从事生产、加工、销售调味品的工坊。主要销售的商品有“家厨乐双八香麻辣鲜”“家厨乐双八香胡椒粉”“家厨乐双八香饺子包子专用料”等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个体工商户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食品制造业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张国松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联系电话：17337519488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7352F6B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无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</w:rPr>
        <w:t>业务销售员5名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年龄18周岁以上50周岁以下，要求高中以上文化程度，会电脑，语言表达能力强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宝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丰县商酒务镇商酒务村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22B72F0"/>
    <w:rsid w:val="1959028A"/>
    <w:rsid w:val="19F73A90"/>
    <w:rsid w:val="21681610"/>
    <w:rsid w:val="26E848A3"/>
    <w:rsid w:val="320F470F"/>
    <w:rsid w:val="338C0DA0"/>
    <w:rsid w:val="3EB14943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295</Words>
  <Characters>312</Characters>
  <Lines>0</Lines>
  <Paragraphs>0</Paragraphs>
  <TotalTime>0</TotalTime>
  <ScaleCrop>false</ScaleCrop>
  <LinksUpToDate>false</LinksUpToDate>
  <CharactersWithSpaces>404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2026-01-23T04:43:12Z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98006BAA2B6B4A45BF4CF2F77332F6D4_13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